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9DE25" w14:textId="77777777" w:rsidR="00CF37AF" w:rsidRDefault="00CF37AF" w:rsidP="00CF37A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SONNYFF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15CBFA20" w14:textId="77777777" w:rsidR="00CF37AF" w:rsidRDefault="00CF37AF" w:rsidP="00CF37AF">
      <w:pPr>
        <w:pStyle w:val="NoSpacing"/>
        <w:rPr>
          <w:rFonts w:eastAsia="Times New Roman" w:cs="Times New Roman"/>
          <w:szCs w:val="24"/>
        </w:rPr>
      </w:pPr>
    </w:p>
    <w:p w14:paraId="4D4763F2" w14:textId="77777777" w:rsidR="00CF37AF" w:rsidRDefault="00CF37AF" w:rsidP="00CF37AF">
      <w:pPr>
        <w:pStyle w:val="NoSpacing"/>
        <w:rPr>
          <w:rFonts w:eastAsia="Times New Roman" w:cs="Times New Roman"/>
          <w:szCs w:val="24"/>
        </w:rPr>
      </w:pPr>
    </w:p>
    <w:p w14:paraId="46D21397" w14:textId="77777777" w:rsidR="00CF37AF" w:rsidRDefault="00CF37AF" w:rsidP="00CF37A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27 Aug 1484</w:t>
      </w:r>
      <w:r>
        <w:rPr>
          <w:rFonts w:eastAsia="Times New Roman" w:cs="Times New Roman"/>
          <w:szCs w:val="24"/>
        </w:rPr>
        <w:tab/>
        <w:t xml:space="preserve">He was a witness of the Will of his uncle, Thomas </w:t>
      </w:r>
      <w:proofErr w:type="spellStart"/>
      <w:r>
        <w:rPr>
          <w:rFonts w:eastAsia="Times New Roman" w:cs="Times New Roman"/>
          <w:szCs w:val="24"/>
        </w:rPr>
        <w:t>Sonnyff</w:t>
      </w:r>
      <w:proofErr w:type="spellEnd"/>
      <w:r>
        <w:rPr>
          <w:rFonts w:eastAsia="Times New Roman" w:cs="Times New Roman"/>
          <w:szCs w:val="24"/>
        </w:rPr>
        <w:t xml:space="preserve"> of London,</w:t>
      </w:r>
    </w:p>
    <w:p w14:paraId="044673C2" w14:textId="77777777" w:rsidR="00CF37AF" w:rsidRDefault="00CF37AF" w:rsidP="00CF37A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tiler(q.v.), in which he was bequeathed 5 marks,</w:t>
      </w:r>
    </w:p>
    <w:p w14:paraId="1DD37C2C" w14:textId="77777777" w:rsidR="00CF37AF" w:rsidRDefault="00CF37AF" w:rsidP="00CF37A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554F5B48" w14:textId="77777777" w:rsidR="00CF37AF" w:rsidRDefault="00CF37AF" w:rsidP="00CF37AF">
      <w:pPr>
        <w:pStyle w:val="NoSpacing"/>
        <w:ind w:left="720" w:firstLine="720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</w:t>
      </w:r>
    </w:p>
    <w:p w14:paraId="606DB4F1" w14:textId="77777777" w:rsidR="00CF37AF" w:rsidRDefault="00CF37AF" w:rsidP="00CF37AF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pp.302-3)</w:t>
      </w:r>
    </w:p>
    <w:p w14:paraId="6BC36EF2" w14:textId="77777777" w:rsidR="00CF37AF" w:rsidRDefault="00CF37AF" w:rsidP="00CF37AF">
      <w:pPr>
        <w:pStyle w:val="NoSpacing"/>
        <w:rPr>
          <w:rFonts w:eastAsia="Times New Roman" w:cs="Times New Roman"/>
          <w:szCs w:val="24"/>
        </w:rPr>
      </w:pPr>
    </w:p>
    <w:p w14:paraId="43841B3F" w14:textId="77777777" w:rsidR="00CF37AF" w:rsidRDefault="00CF37AF" w:rsidP="00CF37AF">
      <w:pPr>
        <w:pStyle w:val="NoSpacing"/>
        <w:rPr>
          <w:rFonts w:eastAsia="Times New Roman" w:cs="Times New Roman"/>
          <w:szCs w:val="24"/>
        </w:rPr>
      </w:pPr>
    </w:p>
    <w:p w14:paraId="3E1617EE" w14:textId="77777777" w:rsidR="00CF37AF" w:rsidRDefault="00CF37AF" w:rsidP="00CF37A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 April 2023</w:t>
      </w:r>
    </w:p>
    <w:p w14:paraId="7A42A4E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 w:rsidSect="00CF37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3A294" w14:textId="77777777" w:rsidR="00CF37AF" w:rsidRDefault="00CF37AF" w:rsidP="009139A6">
      <w:r>
        <w:separator/>
      </w:r>
    </w:p>
  </w:endnote>
  <w:endnote w:type="continuationSeparator" w:id="0">
    <w:p w14:paraId="0CA687D0" w14:textId="77777777" w:rsidR="00CF37AF" w:rsidRDefault="00CF37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571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7FED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B8A0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DF30F" w14:textId="77777777" w:rsidR="00CF37AF" w:rsidRDefault="00CF37AF" w:rsidP="009139A6">
      <w:r>
        <w:separator/>
      </w:r>
    </w:p>
  </w:footnote>
  <w:footnote w:type="continuationSeparator" w:id="0">
    <w:p w14:paraId="3FCBA66A" w14:textId="77777777" w:rsidR="00CF37AF" w:rsidRDefault="00CF37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77C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A21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D86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7A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F37A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8510D"/>
  <w15:chartTrackingRefBased/>
  <w15:docId w15:val="{56EE6CEF-359A-4129-A896-CF08CB4D2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2023-04-01T15:02:00Z</dcterms:created>
  <dcterms:modified xsi:type="dcterms:W3CDTF">2023-04-01T15:03:00Z</dcterms:modified>
</cp:coreProperties>
</file>